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11"/>
        <w:gridCol w:w="5505"/>
      </w:tblGrid>
      <w:tr w:rsidR="005A1D95" w:rsidRPr="00B546F5" w:rsidTr="005828CD">
        <w:trPr>
          <w:trHeight w:val="373"/>
        </w:trPr>
        <w:tc>
          <w:tcPr>
            <w:tcW w:w="10316" w:type="dxa"/>
            <w:gridSpan w:val="2"/>
          </w:tcPr>
          <w:p w:rsidR="005A1D95" w:rsidRDefault="005A1D95" w:rsidP="0047721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6CAC">
              <w:rPr>
                <w:rFonts w:ascii="Times New Roman" w:hAnsi="Times New Roman"/>
                <w:b/>
                <w:sz w:val="24"/>
                <w:szCs w:val="24"/>
              </w:rPr>
              <w:t xml:space="preserve">Электронды кітапханада оқу-әдістемелік жұмыстарды орналастыру туралы анықтама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5A1D95" w:rsidRPr="00C968B9" w:rsidRDefault="005A1D95" w:rsidP="00477215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>
              <w:t xml:space="preserve"> </w:t>
            </w:r>
            <w:r w:rsidRPr="00F06CA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электрондық және баспа түрінде беріледі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5A1D95" w:rsidRPr="00B546F5" w:rsidTr="005828CD">
        <w:trPr>
          <w:trHeight w:val="373"/>
        </w:trPr>
        <w:tc>
          <w:tcPr>
            <w:tcW w:w="4811" w:type="dxa"/>
          </w:tcPr>
          <w:p w:rsidR="005A1D95" w:rsidRPr="00A410B4" w:rsidRDefault="005A1D95" w:rsidP="00477215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ы</w:t>
            </w:r>
          </w:p>
        </w:tc>
        <w:tc>
          <w:tcPr>
            <w:tcW w:w="5505" w:type="dxa"/>
          </w:tcPr>
          <w:p w:rsidR="005A1D95" w:rsidRPr="00C968B9" w:rsidRDefault="005A1D95" w:rsidP="00477215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Байкенов М.Т.</w:t>
            </w:r>
          </w:p>
        </w:tc>
      </w:tr>
      <w:tr w:rsidR="005A1D95" w:rsidRPr="00B546F5" w:rsidTr="005828CD">
        <w:trPr>
          <w:trHeight w:val="373"/>
        </w:trPr>
        <w:tc>
          <w:tcPr>
            <w:tcW w:w="4811" w:type="dxa"/>
          </w:tcPr>
          <w:p w:rsidR="005A1D95" w:rsidRPr="00B331C7" w:rsidRDefault="005A1D95" w:rsidP="00477215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Атауы </w:t>
            </w: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5A1D95" w:rsidRPr="0072255B" w:rsidRDefault="005A1D95" w:rsidP="0047721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Шұғыл хирургия </w:t>
            </w:r>
          </w:p>
        </w:tc>
      </w:tr>
      <w:tr w:rsidR="005A1D95" w:rsidRPr="00B546F5" w:rsidTr="0094308A">
        <w:trPr>
          <w:trHeight w:val="450"/>
        </w:trPr>
        <w:tc>
          <w:tcPr>
            <w:tcW w:w="4811" w:type="dxa"/>
          </w:tcPr>
          <w:p w:rsidR="005A1D95" w:rsidRPr="00B331C7" w:rsidRDefault="005A1D95" w:rsidP="0072255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06CAC">
              <w:rPr>
                <w:rFonts w:ascii="Times New Roman" w:hAnsi="Times New Roman"/>
                <w:b/>
                <w:sz w:val="24"/>
                <w:szCs w:val="24"/>
              </w:rPr>
              <w:t>Тақырыпқа қатысты ақпарат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5A1D95" w:rsidRPr="001964E1" w:rsidRDefault="005A1D95" w:rsidP="0072255B">
            <w:pPr>
              <w:pStyle w:val="NoSpacing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Пәннің оқу-әдістемелік кешені</w:t>
            </w:r>
          </w:p>
          <w:p w:rsidR="005A1D95" w:rsidRPr="00BD6014" w:rsidRDefault="005A1D95" w:rsidP="0072255B">
            <w:pPr>
              <w:pStyle w:val="NoSpacing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</w:p>
        </w:tc>
      </w:tr>
      <w:tr w:rsidR="005A1D95" w:rsidRPr="00B546F5" w:rsidTr="005828CD">
        <w:trPr>
          <w:trHeight w:val="373"/>
        </w:trPr>
        <w:tc>
          <w:tcPr>
            <w:tcW w:w="4811" w:type="dxa"/>
          </w:tcPr>
          <w:p w:rsidR="005A1D95" w:rsidRPr="00B331C7" w:rsidRDefault="005A1D95" w:rsidP="0072255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06CAC">
              <w:rPr>
                <w:rFonts w:ascii="Times New Roman" w:hAnsi="Times New Roman"/>
                <w:b/>
                <w:sz w:val="24"/>
                <w:szCs w:val="24"/>
              </w:rPr>
              <w:t>Мәтін тілі</w:t>
            </w:r>
          </w:p>
        </w:tc>
        <w:tc>
          <w:tcPr>
            <w:tcW w:w="5505" w:type="dxa"/>
          </w:tcPr>
          <w:p w:rsidR="005A1D95" w:rsidRPr="001964E1" w:rsidRDefault="005A1D95" w:rsidP="0072255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Қазақ тілі</w:t>
            </w:r>
          </w:p>
        </w:tc>
      </w:tr>
      <w:tr w:rsidR="005A1D95" w:rsidRPr="00B546F5" w:rsidTr="005828CD">
        <w:trPr>
          <w:trHeight w:val="373"/>
        </w:trPr>
        <w:tc>
          <w:tcPr>
            <w:tcW w:w="4811" w:type="dxa"/>
          </w:tcPr>
          <w:p w:rsidR="005A1D95" w:rsidRPr="00B331C7" w:rsidRDefault="005A1D95" w:rsidP="0072255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Баспа орны</w:t>
            </w: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5505" w:type="dxa"/>
          </w:tcPr>
          <w:p w:rsidR="005A1D95" w:rsidRPr="00396B14" w:rsidRDefault="005A1D95" w:rsidP="0072255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Қостанай</w:t>
            </w:r>
          </w:p>
        </w:tc>
      </w:tr>
      <w:tr w:rsidR="005A1D95" w:rsidRPr="00B546F5" w:rsidTr="005828CD">
        <w:trPr>
          <w:trHeight w:val="373"/>
        </w:trPr>
        <w:tc>
          <w:tcPr>
            <w:tcW w:w="4811" w:type="dxa"/>
          </w:tcPr>
          <w:p w:rsidR="005A1D95" w:rsidRPr="008204B8" w:rsidRDefault="005A1D95" w:rsidP="0072255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06CAC">
              <w:rPr>
                <w:rFonts w:ascii="Times New Roman" w:hAnsi="Times New Roman"/>
                <w:b/>
                <w:sz w:val="24"/>
                <w:szCs w:val="24"/>
              </w:rPr>
              <w:t>Баспа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5505" w:type="dxa"/>
          </w:tcPr>
          <w:p w:rsidR="005A1D95" w:rsidRPr="00396B14" w:rsidRDefault="005A1D95" w:rsidP="0072255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А. Байтурсынов атындағы ҚМУ</w:t>
            </w:r>
          </w:p>
        </w:tc>
      </w:tr>
      <w:tr w:rsidR="005A1D95" w:rsidRPr="00B546F5" w:rsidTr="005828CD">
        <w:trPr>
          <w:trHeight w:val="357"/>
        </w:trPr>
        <w:tc>
          <w:tcPr>
            <w:tcW w:w="4811" w:type="dxa"/>
          </w:tcPr>
          <w:p w:rsidR="005A1D95" w:rsidRPr="00B331C7" w:rsidRDefault="005A1D95" w:rsidP="0072255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253E9">
              <w:rPr>
                <w:rFonts w:ascii="Times New Roman" w:hAnsi="Times New Roman"/>
                <w:b/>
                <w:sz w:val="24"/>
                <w:szCs w:val="24"/>
              </w:rPr>
              <w:t>Шығарылған жылы</w:t>
            </w:r>
          </w:p>
        </w:tc>
        <w:tc>
          <w:tcPr>
            <w:tcW w:w="5505" w:type="dxa"/>
          </w:tcPr>
          <w:p w:rsidR="005A1D95" w:rsidRPr="00BD1654" w:rsidRDefault="005A1D95" w:rsidP="0072255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654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5A1D95" w:rsidRPr="00BD1654" w:rsidTr="004B0976">
        <w:trPr>
          <w:trHeight w:val="1970"/>
        </w:trPr>
        <w:tc>
          <w:tcPr>
            <w:tcW w:w="4811" w:type="dxa"/>
          </w:tcPr>
          <w:p w:rsidR="005A1D95" w:rsidRPr="00B331C7" w:rsidRDefault="005A1D95" w:rsidP="0072255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</w:tcPr>
          <w:p w:rsidR="005A1D95" w:rsidRPr="0069117D" w:rsidRDefault="005A1D95" w:rsidP="0072255B">
            <w:pPr>
              <w:pStyle w:val="Title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Шұғыл хирургия</w:t>
            </w:r>
            <w:r w:rsidRPr="001964E1">
              <w:rPr>
                <w:rFonts w:ascii="Times New Roman" w:hAnsi="Times New Roman"/>
                <w:b w:val="0"/>
                <w:sz w:val="24"/>
                <w:szCs w:val="24"/>
              </w:rPr>
              <w:t>» пәнінің оқу-әдістемелік кешені пәнді оқытуға қажетті барлық құжаттарды қамтиды</w:t>
            </w:r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 xml:space="preserve">: силлабус,  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дәрістік кешен</w:t>
            </w:r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тәжірибелік жұмыстардың жоспарлары</w:t>
            </w:r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әртүрлі</w:t>
            </w:r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бақылау түрлеріне дайындалуға арналған сұрақтар</w:t>
            </w:r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 xml:space="preserve">. </w:t>
            </w:r>
          </w:p>
          <w:p w:rsidR="005A1D95" w:rsidRPr="0069117D" w:rsidRDefault="005A1D95" w:rsidP="0072255B">
            <w:pPr>
              <w:pStyle w:val="Title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964E1">
              <w:rPr>
                <w:rFonts w:ascii="Times New Roman" w:hAnsi="Times New Roman"/>
                <w:b w:val="0"/>
                <w:sz w:val="24"/>
                <w:szCs w:val="24"/>
              </w:rPr>
              <w:t xml:space="preserve">Мамандықтың магистранттарына арналған </w:t>
            </w:r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6М120100-Ветеринар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лық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медицина</w:t>
            </w:r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69117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5A1D95" w:rsidRPr="00B546F5" w:rsidTr="005828CD">
        <w:trPr>
          <w:trHeight w:val="361"/>
        </w:trPr>
        <w:tc>
          <w:tcPr>
            <w:tcW w:w="4811" w:type="dxa"/>
          </w:tcPr>
          <w:p w:rsidR="005A1D95" w:rsidRPr="00B331C7" w:rsidRDefault="005A1D95" w:rsidP="0072255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Кілттік</w:t>
            </w:r>
            <w:r w:rsidRPr="008253E9">
              <w:rPr>
                <w:rFonts w:ascii="Times New Roman" w:hAnsi="Times New Roman"/>
                <w:b/>
                <w:sz w:val="24"/>
                <w:szCs w:val="24"/>
              </w:rPr>
              <w:t xml:space="preserve"> сөздер</w:t>
            </w:r>
          </w:p>
        </w:tc>
        <w:tc>
          <w:tcPr>
            <w:tcW w:w="5505" w:type="dxa"/>
          </w:tcPr>
          <w:p w:rsidR="005A1D95" w:rsidRPr="001964E1" w:rsidRDefault="005A1D95" w:rsidP="0072255B">
            <w:pPr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Ем</w:t>
            </w:r>
            <w:r>
              <w:rPr>
                <w:rFonts w:ascii="Times New Roman" w:hAnsi="Times New Roman"/>
                <w:sz w:val="24"/>
                <w:szCs w:val="24"/>
              </w:rPr>
              <w:t>, профилактика, хирурги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ялық аурулар</w:t>
            </w:r>
          </w:p>
        </w:tc>
      </w:tr>
      <w:tr w:rsidR="005A1D95" w:rsidRPr="00B546F5" w:rsidTr="005828CD">
        <w:trPr>
          <w:trHeight w:val="373"/>
        </w:trPr>
        <w:tc>
          <w:tcPr>
            <w:tcW w:w="4811" w:type="dxa"/>
          </w:tcPr>
          <w:p w:rsidR="005A1D95" w:rsidRPr="00B331C7" w:rsidRDefault="005A1D95" w:rsidP="0072255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Пән айдары </w:t>
            </w: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5A1D95" w:rsidRPr="00396B14" w:rsidRDefault="005A1D95" w:rsidP="0072255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Ветеринария</w:t>
            </w:r>
          </w:p>
        </w:tc>
      </w:tr>
      <w:tr w:rsidR="005A1D95" w:rsidRPr="00B546F5" w:rsidTr="005828CD">
        <w:trPr>
          <w:trHeight w:val="373"/>
        </w:trPr>
        <w:tc>
          <w:tcPr>
            <w:tcW w:w="4811" w:type="dxa"/>
          </w:tcPr>
          <w:p w:rsidR="005A1D95" w:rsidRPr="00A410B4" w:rsidRDefault="005A1D95" w:rsidP="0072255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Мамандық</w:t>
            </w:r>
          </w:p>
        </w:tc>
        <w:tc>
          <w:tcPr>
            <w:tcW w:w="5505" w:type="dxa"/>
          </w:tcPr>
          <w:p w:rsidR="005A1D95" w:rsidRPr="00B546F5" w:rsidRDefault="005A1D95" w:rsidP="0072255B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Ветеринарлық медицина</w:t>
            </w:r>
          </w:p>
        </w:tc>
      </w:tr>
      <w:tr w:rsidR="005A1D95" w:rsidRPr="00B546F5" w:rsidTr="005828CD">
        <w:trPr>
          <w:trHeight w:val="373"/>
        </w:trPr>
        <w:tc>
          <w:tcPr>
            <w:tcW w:w="4811" w:type="dxa"/>
          </w:tcPr>
          <w:p w:rsidR="005A1D95" w:rsidRPr="00B331C7" w:rsidRDefault="005A1D95" w:rsidP="0072255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5A1D95" w:rsidRPr="00713B7E" w:rsidRDefault="005A1D95" w:rsidP="0072255B">
            <w:pPr>
              <w:spacing w:after="0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9A1709">
              <w:rPr>
                <w:rFonts w:ascii="Times New Roman" w:hAnsi="Times New Roman"/>
                <w:sz w:val="24"/>
                <w:szCs w:val="24"/>
                <w:lang w:val="kk-KZ"/>
              </w:rPr>
              <w:t>ВжМШТ</w:t>
            </w:r>
          </w:p>
        </w:tc>
      </w:tr>
    </w:tbl>
    <w:p w:rsidR="005A1D95" w:rsidRDefault="005A1D95" w:rsidP="0072255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06CAC">
        <w:rPr>
          <w:rFonts w:ascii="Times New Roman" w:hAnsi="Times New Roman"/>
          <w:b/>
          <w:sz w:val="24"/>
          <w:szCs w:val="24"/>
        </w:rPr>
        <w:t>Электронды кітапханада оқу-әдістемелік жұмыстарды орналастыру туралы анықтама</w:t>
      </w:r>
    </w:p>
    <w:p w:rsidR="005A1D95" w:rsidRPr="005B567A" w:rsidRDefault="005A1D95" w:rsidP="00DB153E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5A1D95" w:rsidRPr="0072255B" w:rsidRDefault="005A1D95" w:rsidP="0072255B">
      <w:pPr>
        <w:pStyle w:val="Style2"/>
        <w:widowControl/>
        <w:spacing w:line="240" w:lineRule="auto"/>
        <w:ind w:right="-6" w:firstLine="0"/>
        <w:rPr>
          <w:rStyle w:val="FontStyle126"/>
          <w:szCs w:val="28"/>
          <w:lang w:val="kk-KZ"/>
        </w:rPr>
      </w:pPr>
      <w:r>
        <w:rPr>
          <w:b/>
          <w:i/>
          <w:lang w:val="kk-KZ"/>
        </w:rPr>
        <w:t xml:space="preserve">Жұмыстың атауы </w:t>
      </w:r>
      <w:r>
        <w:t xml:space="preserve">– </w:t>
      </w:r>
      <w:r>
        <w:rPr>
          <w:lang w:val="kk-KZ"/>
        </w:rPr>
        <w:t xml:space="preserve">Шұғыл хирургия </w:t>
      </w:r>
    </w:p>
    <w:p w:rsidR="005A1D95" w:rsidRDefault="005A1D95" w:rsidP="0072255B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5A1D95" w:rsidRPr="00781C1D" w:rsidRDefault="005A1D95" w:rsidP="0072255B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>
        <w:rPr>
          <w:b/>
          <w:i/>
          <w:lang w:val="kk-KZ"/>
        </w:rPr>
        <w:t>А</w:t>
      </w:r>
      <w:r w:rsidRPr="00781C1D">
        <w:rPr>
          <w:b/>
          <w:i/>
        </w:rPr>
        <w:t>втор</w:t>
      </w:r>
      <w:r>
        <w:rPr>
          <w:b/>
          <w:i/>
          <w:lang w:val="kk-KZ"/>
        </w:rPr>
        <w:t>дың</w:t>
      </w:r>
      <w:r w:rsidRPr="00781C1D">
        <w:rPr>
          <w:i/>
        </w:rPr>
        <w:t xml:space="preserve"> </w:t>
      </w:r>
      <w:r w:rsidRPr="00A410B4">
        <w:rPr>
          <w:b/>
          <w:i/>
          <w:lang w:val="kk-KZ"/>
        </w:rPr>
        <w:t>тегі</w:t>
      </w:r>
      <w:r>
        <w:rPr>
          <w:lang w:val="kk-KZ"/>
        </w:rPr>
        <w:t xml:space="preserve">, </w:t>
      </w:r>
      <w:r>
        <w:rPr>
          <w:b/>
          <w:i/>
          <w:lang w:val="kk-KZ"/>
        </w:rPr>
        <w:t>аты</w:t>
      </w:r>
      <w:r w:rsidRPr="00A410B4">
        <w:rPr>
          <w:b/>
          <w:i/>
        </w:rPr>
        <w:t>-</w:t>
      </w:r>
      <w:r w:rsidRPr="00A410B4">
        <w:rPr>
          <w:b/>
          <w:i/>
          <w:lang w:val="kk-KZ"/>
        </w:rPr>
        <w:t>жөні</w:t>
      </w:r>
      <w:r>
        <w:rPr>
          <w:b/>
          <w:i/>
          <w:lang w:val="kk-KZ"/>
        </w:rPr>
        <w:t xml:space="preserve">  </w:t>
      </w:r>
      <w:r w:rsidRPr="00A410B4">
        <w:rPr>
          <w:szCs w:val="28"/>
          <w:lang w:val="kk-KZ"/>
        </w:rPr>
        <w:t xml:space="preserve"> </w:t>
      </w:r>
      <w:r>
        <w:rPr>
          <w:szCs w:val="28"/>
          <w:lang w:val="kk-KZ"/>
        </w:rPr>
        <w:t>Байкенов М.Т.</w:t>
      </w:r>
    </w:p>
    <w:p w:rsidR="005A1D95" w:rsidRPr="00781C1D" w:rsidRDefault="005A1D95" w:rsidP="0072255B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5A1D95" w:rsidRPr="00781C1D" w:rsidRDefault="005A1D95" w:rsidP="0072255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410B4">
        <w:rPr>
          <w:rFonts w:ascii="Times New Roman" w:hAnsi="Times New Roman"/>
          <w:b/>
          <w:sz w:val="24"/>
          <w:szCs w:val="24"/>
        </w:rPr>
        <w:t>Материал электронды кітапханаға орналастырылуы мүмкін</w:t>
      </w:r>
    </w:p>
    <w:p w:rsidR="005A1D95" w:rsidRDefault="005A1D95" w:rsidP="0072255B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5A1D95" w:rsidRPr="00781C1D" w:rsidRDefault="005A1D95" w:rsidP="0072255B">
      <w:pPr>
        <w:tabs>
          <w:tab w:val="left" w:pos="86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i/>
          <w:sz w:val="24"/>
          <w:szCs w:val="24"/>
        </w:rPr>
        <w:t>Кафедр</w:t>
      </w:r>
      <w:r>
        <w:rPr>
          <w:rFonts w:ascii="Times New Roman" w:hAnsi="Times New Roman"/>
          <w:b/>
          <w:i/>
          <w:sz w:val="24"/>
          <w:szCs w:val="24"/>
          <w:lang w:val="kk-KZ"/>
        </w:rPr>
        <w:t>а меңгерушісі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 w:rsidRPr="00781C1D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</w:rPr>
        <w:t>М. Ж. Аубакиров</w:t>
      </w:r>
    </w:p>
    <w:p w:rsidR="005A1D95" w:rsidRDefault="005A1D95" w:rsidP="0072255B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5A1D95" w:rsidRPr="00A410B4" w:rsidRDefault="005A1D95" w:rsidP="0072255B">
      <w:pPr>
        <w:spacing w:after="0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</w:rPr>
        <w:t>Материал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электрон</w:t>
      </w:r>
      <w:r>
        <w:rPr>
          <w:rFonts w:ascii="Times New Roman" w:hAnsi="Times New Roman"/>
          <w:b/>
          <w:sz w:val="24"/>
          <w:szCs w:val="24"/>
          <w:lang w:val="kk-KZ"/>
        </w:rPr>
        <w:t>ды</w:t>
      </w:r>
      <w:r w:rsidRPr="00781C1D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kk-KZ"/>
        </w:rPr>
        <w:t>кітапханаға орналастырылды</w:t>
      </w:r>
    </w:p>
    <w:p w:rsidR="005A1D95" w:rsidRDefault="005A1D95" w:rsidP="0072255B">
      <w:pPr>
        <w:rPr>
          <w:rFonts w:ascii="Times New Roman" w:hAnsi="Times New Roman"/>
          <w:b/>
          <w:i/>
          <w:sz w:val="24"/>
          <w:szCs w:val="24"/>
          <w:lang w:val="kk-KZ"/>
        </w:rPr>
      </w:pPr>
    </w:p>
    <w:p w:rsidR="005A1D95" w:rsidRPr="00A410B4" w:rsidRDefault="005A1D95" w:rsidP="0072255B">
      <w:pPr>
        <w:rPr>
          <w:rFonts w:ascii="Times New Roman" w:hAnsi="Times New Roman"/>
          <w:sz w:val="24"/>
          <w:szCs w:val="24"/>
          <w:lang w:val="kk-KZ"/>
        </w:rPr>
      </w:pPr>
      <w:r w:rsidRPr="00A410B4">
        <w:rPr>
          <w:rFonts w:ascii="Times New Roman" w:hAnsi="Times New Roman"/>
          <w:sz w:val="24"/>
          <w:szCs w:val="24"/>
          <w:lang w:val="kk-KZ"/>
        </w:rPr>
        <w:t>Кітапхана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A410B4">
        <w:rPr>
          <w:rFonts w:ascii="Times New Roman" w:hAnsi="Times New Roman"/>
          <w:sz w:val="24"/>
          <w:szCs w:val="24"/>
          <w:lang w:val="kk-KZ"/>
        </w:rPr>
        <w:t xml:space="preserve"> процестерін автоматтандыру бөлімінің меңгерушісі </w:t>
      </w:r>
      <w:r>
        <w:rPr>
          <w:rFonts w:ascii="Times New Roman" w:hAnsi="Times New Roman"/>
          <w:sz w:val="24"/>
          <w:szCs w:val="24"/>
          <w:lang w:val="kk-KZ"/>
        </w:rPr>
        <w:t xml:space="preserve">-             </w:t>
      </w:r>
      <w:r w:rsidRPr="00A410B4">
        <w:rPr>
          <w:rFonts w:ascii="Times New Roman" w:hAnsi="Times New Roman"/>
          <w:sz w:val="24"/>
          <w:szCs w:val="24"/>
          <w:lang w:val="kk-KZ"/>
        </w:rPr>
        <w:t xml:space="preserve">      О.Л.Евлентьева</w:t>
      </w:r>
    </w:p>
    <w:p w:rsidR="005A1D95" w:rsidRPr="00A410B4" w:rsidRDefault="005A1D95" w:rsidP="0072255B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A410B4">
        <w:rPr>
          <w:rFonts w:ascii="Times New Roman" w:hAnsi="Times New Roman"/>
          <w:sz w:val="24"/>
          <w:szCs w:val="24"/>
          <w:lang w:val="kk-KZ"/>
        </w:rPr>
        <w:t xml:space="preserve">           </w:t>
      </w:r>
    </w:p>
    <w:p w:rsidR="005A1D95" w:rsidRPr="00A410B4" w:rsidRDefault="005A1D95" w:rsidP="0072255B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A410B4">
        <w:rPr>
          <w:rFonts w:ascii="Times New Roman" w:hAnsi="Times New Roman"/>
          <w:sz w:val="24"/>
          <w:szCs w:val="24"/>
          <w:lang w:val="kk-KZ"/>
        </w:rPr>
        <w:t>___._______2018</w:t>
      </w:r>
      <w:r>
        <w:rPr>
          <w:rFonts w:ascii="Times New Roman" w:hAnsi="Times New Roman"/>
          <w:sz w:val="24"/>
          <w:szCs w:val="24"/>
          <w:lang w:val="kk-KZ"/>
        </w:rPr>
        <w:t>ж</w:t>
      </w:r>
      <w:r w:rsidRPr="00A410B4">
        <w:rPr>
          <w:rFonts w:ascii="Times New Roman" w:hAnsi="Times New Roman"/>
          <w:sz w:val="24"/>
          <w:szCs w:val="24"/>
          <w:lang w:val="kk-KZ"/>
        </w:rPr>
        <w:t>.</w:t>
      </w:r>
    </w:p>
    <w:p w:rsidR="005A1D95" w:rsidRDefault="005A1D95" w:rsidP="0094308A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5A1D95" w:rsidRDefault="005A1D95" w:rsidP="0094308A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5A1D95" w:rsidRDefault="005A1D95" w:rsidP="0094308A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5A1D95" w:rsidRPr="00477215" w:rsidRDefault="005A1D95" w:rsidP="0094308A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</w:p>
    <w:sectPr w:rsidR="005A1D95" w:rsidRPr="00477215" w:rsidSect="001A04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153E"/>
    <w:rsid w:val="00144BF5"/>
    <w:rsid w:val="00182CEE"/>
    <w:rsid w:val="001964E1"/>
    <w:rsid w:val="001A043D"/>
    <w:rsid w:val="00206BA7"/>
    <w:rsid w:val="00266050"/>
    <w:rsid w:val="002677AB"/>
    <w:rsid w:val="002926E9"/>
    <w:rsid w:val="0033554A"/>
    <w:rsid w:val="00396B14"/>
    <w:rsid w:val="003A7C46"/>
    <w:rsid w:val="003B6D77"/>
    <w:rsid w:val="004213F1"/>
    <w:rsid w:val="00465724"/>
    <w:rsid w:val="00477215"/>
    <w:rsid w:val="004B0976"/>
    <w:rsid w:val="005828CD"/>
    <w:rsid w:val="005A1D95"/>
    <w:rsid w:val="005B567A"/>
    <w:rsid w:val="005C2566"/>
    <w:rsid w:val="00644959"/>
    <w:rsid w:val="0069117D"/>
    <w:rsid w:val="006D63A5"/>
    <w:rsid w:val="006D7E85"/>
    <w:rsid w:val="007108C4"/>
    <w:rsid w:val="00713B7E"/>
    <w:rsid w:val="0072255B"/>
    <w:rsid w:val="00781C1D"/>
    <w:rsid w:val="008204B8"/>
    <w:rsid w:val="008253E9"/>
    <w:rsid w:val="008F4BAD"/>
    <w:rsid w:val="009215D0"/>
    <w:rsid w:val="0094308A"/>
    <w:rsid w:val="009A1709"/>
    <w:rsid w:val="00A410B4"/>
    <w:rsid w:val="00A85E35"/>
    <w:rsid w:val="00B13201"/>
    <w:rsid w:val="00B331C7"/>
    <w:rsid w:val="00B53DBF"/>
    <w:rsid w:val="00B546F5"/>
    <w:rsid w:val="00BA071A"/>
    <w:rsid w:val="00BD1654"/>
    <w:rsid w:val="00BD5D5F"/>
    <w:rsid w:val="00BD6014"/>
    <w:rsid w:val="00BE11C2"/>
    <w:rsid w:val="00C24F85"/>
    <w:rsid w:val="00C85547"/>
    <w:rsid w:val="00C968B9"/>
    <w:rsid w:val="00D32702"/>
    <w:rsid w:val="00D7215C"/>
    <w:rsid w:val="00DB153E"/>
    <w:rsid w:val="00DF5B47"/>
    <w:rsid w:val="00E2126F"/>
    <w:rsid w:val="00E43821"/>
    <w:rsid w:val="00E954B5"/>
    <w:rsid w:val="00ED0D35"/>
    <w:rsid w:val="00EF0CA3"/>
    <w:rsid w:val="00F06CAC"/>
    <w:rsid w:val="00F55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153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B153E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DB153E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B153E"/>
    <w:rPr>
      <w:rFonts w:ascii="Times New Roman" w:hAnsi="Times New Roman" w:cs="Times New Roman"/>
      <w:sz w:val="24"/>
      <w:szCs w:val="24"/>
      <w:lang w:eastAsia="ru-RU"/>
    </w:rPr>
  </w:style>
  <w:style w:type="paragraph" w:styleId="NoSpacing">
    <w:name w:val="No Spacing"/>
    <w:uiPriority w:val="99"/>
    <w:qFormat/>
    <w:rsid w:val="00DB153E"/>
    <w:rPr>
      <w:lang w:eastAsia="en-US"/>
    </w:rPr>
  </w:style>
  <w:style w:type="paragraph" w:styleId="Title">
    <w:name w:val="Title"/>
    <w:basedOn w:val="Normal"/>
    <w:link w:val="TitleChar"/>
    <w:uiPriority w:val="99"/>
    <w:qFormat/>
    <w:rsid w:val="00DB153E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DB153E"/>
    <w:rPr>
      <w:rFonts w:ascii="Courier New" w:hAnsi="Courier New" w:cs="Times New Roman"/>
      <w:b/>
      <w:bCs/>
      <w:color w:val="000000"/>
      <w:sz w:val="44"/>
      <w:szCs w:val="44"/>
      <w:lang w:eastAsia="ru-RU"/>
    </w:rPr>
  </w:style>
  <w:style w:type="paragraph" w:customStyle="1" w:styleId="Style2">
    <w:name w:val="Style2"/>
    <w:basedOn w:val="Normal"/>
    <w:uiPriority w:val="99"/>
    <w:rsid w:val="00DB153E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DB153E"/>
    <w:rPr>
      <w:rFonts w:ascii="Times New Roman" w:hAnsi="Times New Roman"/>
      <w:sz w:val="26"/>
    </w:rPr>
  </w:style>
  <w:style w:type="paragraph" w:styleId="BalloonText">
    <w:name w:val="Balloon Text"/>
    <w:basedOn w:val="Normal"/>
    <w:link w:val="BalloonTextChar"/>
    <w:uiPriority w:val="99"/>
    <w:semiHidden/>
    <w:rsid w:val="005C25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C256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052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2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131</TotalTime>
  <Pages>1</Pages>
  <Words>191</Words>
  <Characters>1090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Клиника</dc:creator>
  <cp:keywords/>
  <dc:description/>
  <cp:lastModifiedBy>134</cp:lastModifiedBy>
  <cp:revision>24</cp:revision>
  <cp:lastPrinted>2018-02-13T05:54:00Z</cp:lastPrinted>
  <dcterms:created xsi:type="dcterms:W3CDTF">2017-06-15T03:17:00Z</dcterms:created>
  <dcterms:modified xsi:type="dcterms:W3CDTF">2018-02-13T05:55:00Z</dcterms:modified>
</cp:coreProperties>
</file>